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815" w:rsidRDefault="00042815" w:rsidP="00587E16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042815" w:rsidRDefault="00042815" w:rsidP="0058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042815" w:rsidRDefault="00042815" w:rsidP="00377A50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2013 г. по 31 декабря 2013г.</w:t>
      </w: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042815">
        <w:tc>
          <w:tcPr>
            <w:tcW w:w="1384" w:type="dxa"/>
            <w:vMerge w:val="restart"/>
            <w:vAlign w:val="center"/>
          </w:tcPr>
          <w:p w:rsidR="00042815" w:rsidRDefault="00042815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042815" w:rsidRDefault="00042815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042815" w:rsidRDefault="00042815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042815" w:rsidRDefault="00042815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042815" w:rsidRDefault="00042815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042815" w:rsidRDefault="00042815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042815" w:rsidRDefault="00042815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042815" w:rsidRDefault="00042815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042815" w:rsidRDefault="00042815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42815">
        <w:tc>
          <w:tcPr>
            <w:tcW w:w="1384" w:type="dxa"/>
            <w:vMerge/>
            <w:vAlign w:val="center"/>
          </w:tcPr>
          <w:p w:rsidR="00042815" w:rsidRDefault="00042815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042815" w:rsidRDefault="00042815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042815" w:rsidRPr="006D75E3" w:rsidRDefault="00042815" w:rsidP="006D75E3">
            <w:pPr>
              <w:jc w:val="center"/>
              <w:rPr>
                <w:sz w:val="20"/>
                <w:szCs w:val="20"/>
                <w:lang w:eastAsia="en-US"/>
              </w:rPr>
            </w:pPr>
            <w:r w:rsidRPr="006D75E3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042815" w:rsidRPr="006D75E3" w:rsidRDefault="00042815" w:rsidP="006D75E3">
            <w:pPr>
              <w:jc w:val="center"/>
              <w:rPr>
                <w:sz w:val="20"/>
                <w:szCs w:val="20"/>
                <w:lang w:eastAsia="en-US"/>
              </w:rPr>
            </w:pPr>
            <w:r w:rsidRPr="006D75E3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042815" w:rsidRPr="006D75E3" w:rsidRDefault="00042815" w:rsidP="006D75E3">
            <w:pPr>
              <w:jc w:val="center"/>
              <w:rPr>
                <w:sz w:val="20"/>
                <w:szCs w:val="20"/>
                <w:lang w:eastAsia="en-US"/>
              </w:rPr>
            </w:pPr>
            <w:r w:rsidRPr="006D75E3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042815" w:rsidRPr="006D75E3" w:rsidRDefault="00042815" w:rsidP="006D75E3">
            <w:pPr>
              <w:jc w:val="center"/>
              <w:rPr>
                <w:sz w:val="20"/>
                <w:szCs w:val="20"/>
                <w:lang w:eastAsia="en-US"/>
              </w:rPr>
            </w:pPr>
            <w:r w:rsidRPr="006D75E3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042815" w:rsidRPr="006D75E3" w:rsidRDefault="00042815" w:rsidP="006D75E3">
            <w:pPr>
              <w:jc w:val="center"/>
              <w:rPr>
                <w:sz w:val="20"/>
                <w:szCs w:val="20"/>
                <w:lang w:eastAsia="en-US"/>
              </w:rPr>
            </w:pPr>
            <w:r w:rsidRPr="006D75E3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042815" w:rsidRPr="006D75E3" w:rsidRDefault="00042815" w:rsidP="006D75E3">
            <w:pPr>
              <w:jc w:val="center"/>
              <w:rPr>
                <w:sz w:val="20"/>
                <w:szCs w:val="20"/>
                <w:lang w:eastAsia="en-US"/>
              </w:rPr>
            </w:pPr>
            <w:r w:rsidRPr="006D75E3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042815" w:rsidRPr="006D75E3" w:rsidRDefault="00042815" w:rsidP="006D75E3">
            <w:pPr>
              <w:jc w:val="center"/>
              <w:rPr>
                <w:sz w:val="20"/>
                <w:szCs w:val="20"/>
                <w:lang w:eastAsia="en-US"/>
              </w:rPr>
            </w:pPr>
            <w:r w:rsidRPr="006D75E3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042815" w:rsidRDefault="00042815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042815" w:rsidRDefault="00042815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042815" w:rsidRDefault="00042815">
            <w:pPr>
              <w:rPr>
                <w:lang w:eastAsia="en-US"/>
              </w:rPr>
            </w:pPr>
          </w:p>
        </w:tc>
      </w:tr>
      <w:tr w:rsidR="00042815">
        <w:trPr>
          <w:trHeight w:val="2447"/>
        </w:trPr>
        <w:tc>
          <w:tcPr>
            <w:tcW w:w="1384" w:type="dxa"/>
          </w:tcPr>
          <w:p w:rsidR="00042815" w:rsidRPr="006D75E3" w:rsidRDefault="00042815">
            <w:pPr>
              <w:rPr>
                <w:color w:val="333333"/>
                <w:lang w:eastAsia="en-US"/>
              </w:rPr>
            </w:pPr>
            <w:r w:rsidRPr="006D75E3">
              <w:rPr>
                <w:color w:val="333333"/>
                <w:lang w:eastAsia="en-US"/>
              </w:rPr>
              <w:t>Смирнова С.А.</w:t>
            </w:r>
          </w:p>
        </w:tc>
        <w:tc>
          <w:tcPr>
            <w:tcW w:w="1602" w:type="dxa"/>
          </w:tcPr>
          <w:p w:rsidR="00042815" w:rsidRPr="006D75E3" w:rsidRDefault="00042815" w:rsidP="006D75E3">
            <w:pPr>
              <w:jc w:val="center"/>
              <w:rPr>
                <w:color w:val="333333"/>
                <w:lang w:eastAsia="en-US"/>
              </w:rPr>
            </w:pPr>
            <w:r w:rsidRPr="006D75E3">
              <w:rPr>
                <w:color w:val="333333"/>
                <w:lang w:eastAsia="en-US"/>
              </w:rPr>
              <w:t>Директор МКОУ Лебедевской СОШ</w:t>
            </w:r>
          </w:p>
        </w:tc>
        <w:tc>
          <w:tcPr>
            <w:tcW w:w="1079" w:type="dxa"/>
          </w:tcPr>
          <w:p w:rsidR="00042815" w:rsidRDefault="00042815">
            <w:pPr>
              <w:rPr>
                <w:lang w:eastAsia="en-US"/>
              </w:rPr>
            </w:pPr>
            <w:r>
              <w:rPr>
                <w:lang w:eastAsia="en-US"/>
              </w:rPr>
              <w:t>1)Квар-тира</w:t>
            </w:r>
          </w:p>
          <w:p w:rsidR="00042815" w:rsidRDefault="00042815">
            <w:pPr>
              <w:rPr>
                <w:lang w:eastAsia="en-US"/>
              </w:rPr>
            </w:pPr>
          </w:p>
          <w:p w:rsidR="00042815" w:rsidRDefault="00042815">
            <w:pPr>
              <w:rPr>
                <w:lang w:eastAsia="en-US"/>
              </w:rPr>
            </w:pPr>
            <w:r>
              <w:rPr>
                <w:lang w:eastAsia="en-US"/>
              </w:rPr>
              <w:t>2) Жилой дом</w:t>
            </w:r>
          </w:p>
          <w:p w:rsidR="00042815" w:rsidRDefault="00042815">
            <w:pPr>
              <w:rPr>
                <w:lang w:eastAsia="en-US"/>
              </w:rPr>
            </w:pPr>
          </w:p>
          <w:p w:rsidR="00042815" w:rsidRDefault="00042815">
            <w:pPr>
              <w:rPr>
                <w:lang w:eastAsia="en-US"/>
              </w:rPr>
            </w:pPr>
            <w:r>
              <w:rPr>
                <w:lang w:eastAsia="en-US"/>
              </w:rPr>
              <w:t>3)</w:t>
            </w:r>
          </w:p>
          <w:p w:rsidR="00042815" w:rsidRDefault="00042815">
            <w:pPr>
              <w:rPr>
                <w:lang w:eastAsia="en-US"/>
              </w:rPr>
            </w:pPr>
            <w:r>
              <w:rPr>
                <w:lang w:eastAsia="en-US"/>
              </w:rPr>
              <w:t>Земель-ный участок</w:t>
            </w:r>
          </w:p>
          <w:p w:rsidR="00042815" w:rsidRDefault="00042815">
            <w:pPr>
              <w:rPr>
                <w:lang w:eastAsia="en-US"/>
              </w:rPr>
            </w:pPr>
            <w:r>
              <w:rPr>
                <w:lang w:eastAsia="en-US"/>
              </w:rPr>
              <w:t>приуса-дебный</w:t>
            </w:r>
          </w:p>
        </w:tc>
        <w:tc>
          <w:tcPr>
            <w:tcW w:w="1080" w:type="dxa"/>
          </w:tcPr>
          <w:p w:rsidR="00042815" w:rsidRPr="006D75E3" w:rsidRDefault="00042815" w:rsidP="00235FB3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</w:t>
            </w:r>
            <w:r w:rsidRPr="006D75E3">
              <w:rPr>
                <w:color w:val="333333"/>
                <w:lang w:eastAsia="en-US"/>
              </w:rPr>
              <w:t>олевая</w:t>
            </w:r>
          </w:p>
          <w:p w:rsidR="00042815" w:rsidRPr="006D75E3" w:rsidRDefault="00042815" w:rsidP="00235FB3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¼ </w:t>
            </w:r>
          </w:p>
          <w:p w:rsidR="00042815" w:rsidRPr="006D75E3" w:rsidRDefault="00042815" w:rsidP="006D75E3">
            <w:pPr>
              <w:jc w:val="center"/>
              <w:rPr>
                <w:color w:val="333333"/>
                <w:lang w:eastAsia="en-US"/>
              </w:rPr>
            </w:pPr>
          </w:p>
          <w:p w:rsidR="00042815" w:rsidRPr="006D75E3" w:rsidRDefault="00042815" w:rsidP="006D75E3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</w:t>
            </w:r>
            <w:r w:rsidRPr="006D75E3">
              <w:rPr>
                <w:color w:val="333333"/>
                <w:lang w:eastAsia="en-US"/>
              </w:rPr>
              <w:t>олевая</w:t>
            </w:r>
          </w:p>
          <w:p w:rsidR="00042815" w:rsidRPr="006D75E3" w:rsidRDefault="00042815" w:rsidP="006D75E3">
            <w:pPr>
              <w:jc w:val="center"/>
              <w:rPr>
                <w:color w:val="333333"/>
                <w:lang w:eastAsia="en-US"/>
              </w:rPr>
            </w:pPr>
            <w:r w:rsidRPr="006D75E3">
              <w:rPr>
                <w:color w:val="333333"/>
                <w:lang w:eastAsia="en-US"/>
              </w:rPr>
              <w:t>3/4</w:t>
            </w:r>
          </w:p>
          <w:p w:rsidR="00042815" w:rsidRPr="006D75E3" w:rsidRDefault="00042815" w:rsidP="006D75E3">
            <w:pPr>
              <w:jc w:val="center"/>
              <w:rPr>
                <w:color w:val="333333"/>
                <w:lang w:eastAsia="en-US"/>
              </w:rPr>
            </w:pPr>
          </w:p>
          <w:p w:rsidR="00042815" w:rsidRPr="006D75E3" w:rsidRDefault="00042815" w:rsidP="00235FB3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Инди-видуль-ная</w:t>
            </w:r>
          </w:p>
          <w:p w:rsidR="00042815" w:rsidRPr="006D75E3" w:rsidRDefault="00042815" w:rsidP="006D75E3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042815" w:rsidRPr="006D75E3" w:rsidRDefault="00042815" w:rsidP="00235FB3">
            <w:pPr>
              <w:rPr>
                <w:color w:val="333333"/>
                <w:lang w:eastAsia="en-US"/>
              </w:rPr>
            </w:pPr>
            <w:r w:rsidRPr="006D75E3">
              <w:rPr>
                <w:color w:val="333333"/>
                <w:lang w:eastAsia="en-US"/>
              </w:rPr>
              <w:t>48,6</w:t>
            </w:r>
          </w:p>
          <w:p w:rsidR="00042815" w:rsidRPr="006D75E3" w:rsidRDefault="00042815" w:rsidP="00235FB3">
            <w:pPr>
              <w:rPr>
                <w:color w:val="333333"/>
                <w:lang w:eastAsia="en-US"/>
              </w:rPr>
            </w:pPr>
          </w:p>
          <w:p w:rsidR="00042815" w:rsidRPr="006D75E3" w:rsidRDefault="00042815" w:rsidP="00235FB3">
            <w:pPr>
              <w:rPr>
                <w:color w:val="333333"/>
                <w:lang w:eastAsia="en-US"/>
              </w:rPr>
            </w:pPr>
          </w:p>
          <w:p w:rsidR="00042815" w:rsidRDefault="00042815" w:rsidP="00235FB3">
            <w:pPr>
              <w:rPr>
                <w:color w:val="333333"/>
                <w:lang w:eastAsia="en-US"/>
              </w:rPr>
            </w:pPr>
          </w:p>
          <w:p w:rsidR="00042815" w:rsidRPr="006D75E3" w:rsidRDefault="00042815" w:rsidP="00235FB3">
            <w:pPr>
              <w:rPr>
                <w:color w:val="333333"/>
                <w:lang w:eastAsia="en-US"/>
              </w:rPr>
            </w:pPr>
            <w:r w:rsidRPr="006D75E3">
              <w:rPr>
                <w:color w:val="333333"/>
                <w:lang w:eastAsia="en-US"/>
              </w:rPr>
              <w:t>96,5</w:t>
            </w:r>
          </w:p>
          <w:p w:rsidR="00042815" w:rsidRPr="006D75E3" w:rsidRDefault="00042815" w:rsidP="006D75E3">
            <w:pPr>
              <w:jc w:val="center"/>
              <w:rPr>
                <w:color w:val="333333"/>
                <w:lang w:eastAsia="en-US"/>
              </w:rPr>
            </w:pPr>
          </w:p>
          <w:p w:rsidR="00042815" w:rsidRPr="006D75E3" w:rsidRDefault="00042815" w:rsidP="006D75E3">
            <w:pPr>
              <w:jc w:val="center"/>
              <w:rPr>
                <w:color w:val="333333"/>
                <w:lang w:eastAsia="en-US"/>
              </w:rPr>
            </w:pPr>
          </w:p>
          <w:p w:rsidR="00042815" w:rsidRPr="006D75E3" w:rsidRDefault="00042815" w:rsidP="006D75E3">
            <w:pPr>
              <w:jc w:val="center"/>
              <w:rPr>
                <w:color w:val="333333"/>
                <w:lang w:eastAsia="en-US"/>
              </w:rPr>
            </w:pPr>
          </w:p>
          <w:p w:rsidR="00042815" w:rsidRPr="006D75E3" w:rsidRDefault="00042815" w:rsidP="006D75E3">
            <w:pPr>
              <w:jc w:val="center"/>
              <w:rPr>
                <w:color w:val="333333"/>
                <w:lang w:eastAsia="en-US"/>
              </w:rPr>
            </w:pPr>
            <w:r w:rsidRPr="006D75E3">
              <w:rPr>
                <w:color w:val="333333"/>
                <w:lang w:eastAsia="en-US"/>
              </w:rPr>
              <w:t>957</w:t>
            </w:r>
          </w:p>
          <w:p w:rsidR="00042815" w:rsidRPr="006D75E3" w:rsidRDefault="00042815" w:rsidP="006D75E3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042815" w:rsidRPr="006D75E3" w:rsidRDefault="00042815" w:rsidP="006D75E3">
            <w:pPr>
              <w:jc w:val="center"/>
              <w:rPr>
                <w:color w:val="333333"/>
                <w:lang w:eastAsia="en-US"/>
              </w:rPr>
            </w:pPr>
            <w:r w:rsidRPr="006D75E3">
              <w:rPr>
                <w:color w:val="333333"/>
                <w:lang w:eastAsia="en-US"/>
              </w:rPr>
              <w:t>Россия</w:t>
            </w:r>
          </w:p>
          <w:p w:rsidR="00042815" w:rsidRPr="006D75E3" w:rsidRDefault="00042815" w:rsidP="006D75E3">
            <w:pPr>
              <w:jc w:val="center"/>
              <w:rPr>
                <w:color w:val="333333"/>
                <w:lang w:eastAsia="en-US"/>
              </w:rPr>
            </w:pPr>
          </w:p>
          <w:p w:rsidR="00042815" w:rsidRPr="006D75E3" w:rsidRDefault="00042815" w:rsidP="006D75E3">
            <w:pPr>
              <w:jc w:val="center"/>
              <w:rPr>
                <w:color w:val="333333"/>
                <w:lang w:eastAsia="en-US"/>
              </w:rPr>
            </w:pPr>
          </w:p>
          <w:p w:rsidR="00042815" w:rsidRDefault="00042815" w:rsidP="006D75E3">
            <w:pPr>
              <w:jc w:val="center"/>
              <w:rPr>
                <w:color w:val="333333"/>
                <w:lang w:eastAsia="en-US"/>
              </w:rPr>
            </w:pPr>
          </w:p>
          <w:p w:rsidR="00042815" w:rsidRPr="006D75E3" w:rsidRDefault="00042815" w:rsidP="006D75E3">
            <w:pPr>
              <w:jc w:val="center"/>
              <w:rPr>
                <w:color w:val="333333"/>
                <w:lang w:eastAsia="en-US"/>
              </w:rPr>
            </w:pPr>
            <w:r w:rsidRPr="006D75E3">
              <w:rPr>
                <w:color w:val="333333"/>
                <w:lang w:eastAsia="en-US"/>
              </w:rPr>
              <w:t>Россия</w:t>
            </w:r>
          </w:p>
          <w:p w:rsidR="00042815" w:rsidRPr="006D75E3" w:rsidRDefault="00042815" w:rsidP="006D75E3">
            <w:pPr>
              <w:jc w:val="center"/>
              <w:rPr>
                <w:color w:val="333333"/>
                <w:lang w:eastAsia="en-US"/>
              </w:rPr>
            </w:pPr>
          </w:p>
          <w:p w:rsidR="00042815" w:rsidRPr="006D75E3" w:rsidRDefault="00042815" w:rsidP="006D75E3">
            <w:pPr>
              <w:jc w:val="center"/>
              <w:rPr>
                <w:color w:val="333333"/>
                <w:lang w:eastAsia="en-US"/>
              </w:rPr>
            </w:pPr>
          </w:p>
          <w:p w:rsidR="00042815" w:rsidRPr="006D75E3" w:rsidRDefault="00042815" w:rsidP="006D75E3">
            <w:pPr>
              <w:jc w:val="center"/>
              <w:rPr>
                <w:color w:val="333333"/>
                <w:lang w:eastAsia="en-US"/>
              </w:rPr>
            </w:pPr>
          </w:p>
          <w:p w:rsidR="00042815" w:rsidRPr="006D75E3" w:rsidRDefault="00042815" w:rsidP="006D75E3">
            <w:pPr>
              <w:jc w:val="center"/>
              <w:rPr>
                <w:color w:val="333333"/>
                <w:lang w:eastAsia="en-US"/>
              </w:rPr>
            </w:pPr>
            <w:r w:rsidRPr="006D75E3"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042815" w:rsidRDefault="00042815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042815" w:rsidRPr="006D75E3" w:rsidRDefault="00042815" w:rsidP="006D75E3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042815" w:rsidRPr="006D75E3" w:rsidRDefault="00042815" w:rsidP="006D75E3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042815" w:rsidRDefault="00042815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042815" w:rsidRPr="006D75E3" w:rsidRDefault="00042815">
            <w:pPr>
              <w:rPr>
                <w:color w:val="333333"/>
                <w:lang w:eastAsia="en-US"/>
              </w:rPr>
            </w:pPr>
            <w:r w:rsidRPr="006D75E3">
              <w:rPr>
                <w:color w:val="333333"/>
                <w:lang w:eastAsia="en-US"/>
              </w:rPr>
              <w:t>391873,42</w:t>
            </w:r>
          </w:p>
        </w:tc>
        <w:tc>
          <w:tcPr>
            <w:tcW w:w="1740" w:type="dxa"/>
          </w:tcPr>
          <w:p w:rsidR="00042815" w:rsidRPr="006D75E3" w:rsidRDefault="00042815">
            <w:pPr>
              <w:rPr>
                <w:color w:val="333333"/>
                <w:lang w:val="en-US" w:eastAsia="en-US"/>
              </w:rPr>
            </w:pPr>
          </w:p>
        </w:tc>
      </w:tr>
      <w:tr w:rsidR="00042815">
        <w:trPr>
          <w:trHeight w:val="839"/>
        </w:trPr>
        <w:tc>
          <w:tcPr>
            <w:tcW w:w="1384" w:type="dxa"/>
          </w:tcPr>
          <w:p w:rsidR="00042815" w:rsidRDefault="00042815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042815" w:rsidRPr="006D75E3" w:rsidRDefault="00042815" w:rsidP="006D75E3">
            <w:pPr>
              <w:jc w:val="center"/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-</w:t>
            </w:r>
          </w:p>
        </w:tc>
        <w:tc>
          <w:tcPr>
            <w:tcW w:w="1079" w:type="dxa"/>
          </w:tcPr>
          <w:p w:rsidR="00042815" w:rsidRPr="006D75E3" w:rsidRDefault="00042815">
            <w:pPr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-</w:t>
            </w:r>
          </w:p>
        </w:tc>
        <w:tc>
          <w:tcPr>
            <w:tcW w:w="1080" w:type="dxa"/>
          </w:tcPr>
          <w:p w:rsidR="00042815" w:rsidRPr="006D75E3" w:rsidRDefault="00042815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042815" w:rsidRPr="006D75E3" w:rsidRDefault="00042815">
            <w:pPr>
              <w:rPr>
                <w:color w:val="800000"/>
                <w:lang w:eastAsia="en-US"/>
              </w:rPr>
            </w:pPr>
          </w:p>
          <w:p w:rsidR="00042815" w:rsidRPr="006D75E3" w:rsidRDefault="00042815" w:rsidP="006D75E3">
            <w:pPr>
              <w:jc w:val="center"/>
              <w:rPr>
                <w:color w:val="800000"/>
                <w:lang w:eastAsia="en-US"/>
              </w:rPr>
            </w:pPr>
          </w:p>
          <w:p w:rsidR="00042815" w:rsidRPr="006D75E3" w:rsidRDefault="00042815" w:rsidP="006D75E3">
            <w:pPr>
              <w:jc w:val="center"/>
              <w:rPr>
                <w:color w:val="800000"/>
                <w:lang w:eastAsia="en-US"/>
              </w:rPr>
            </w:pPr>
          </w:p>
          <w:p w:rsidR="00042815" w:rsidRPr="006D75E3" w:rsidRDefault="00042815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042815" w:rsidRPr="006D75E3" w:rsidRDefault="00042815">
            <w:pPr>
              <w:rPr>
                <w:color w:val="800000"/>
                <w:lang w:eastAsia="en-US"/>
              </w:rPr>
            </w:pPr>
          </w:p>
          <w:p w:rsidR="00042815" w:rsidRPr="006D75E3" w:rsidRDefault="00042815" w:rsidP="006D75E3">
            <w:pPr>
              <w:jc w:val="center"/>
              <w:rPr>
                <w:color w:val="800000"/>
                <w:lang w:eastAsia="en-US"/>
              </w:rPr>
            </w:pPr>
          </w:p>
          <w:p w:rsidR="00042815" w:rsidRPr="006D75E3" w:rsidRDefault="00042815" w:rsidP="006D75E3">
            <w:pPr>
              <w:jc w:val="center"/>
              <w:rPr>
                <w:color w:val="800000"/>
                <w:lang w:eastAsia="en-US"/>
              </w:rPr>
            </w:pPr>
          </w:p>
          <w:p w:rsidR="00042815" w:rsidRPr="006D75E3" w:rsidRDefault="00042815" w:rsidP="006D75E3">
            <w:pPr>
              <w:jc w:val="center"/>
              <w:rPr>
                <w:color w:val="800000"/>
                <w:lang w:eastAsia="en-US"/>
              </w:rPr>
            </w:pPr>
          </w:p>
          <w:p w:rsidR="00042815" w:rsidRPr="006D75E3" w:rsidRDefault="00042815" w:rsidP="006D75E3">
            <w:pPr>
              <w:jc w:val="center"/>
              <w:rPr>
                <w:color w:val="800000"/>
                <w:lang w:eastAsia="en-US"/>
              </w:rPr>
            </w:pPr>
          </w:p>
          <w:p w:rsidR="00042815" w:rsidRPr="006D75E3" w:rsidRDefault="00042815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042815" w:rsidRPr="006D75E3" w:rsidRDefault="00042815">
            <w:pPr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Квартира</w:t>
            </w:r>
          </w:p>
        </w:tc>
        <w:tc>
          <w:tcPr>
            <w:tcW w:w="1080" w:type="dxa"/>
          </w:tcPr>
          <w:p w:rsidR="00042815" w:rsidRPr="006D75E3" w:rsidRDefault="00042815" w:rsidP="006D75E3">
            <w:pPr>
              <w:jc w:val="center"/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48,6</w:t>
            </w:r>
          </w:p>
        </w:tc>
        <w:tc>
          <w:tcPr>
            <w:tcW w:w="1080" w:type="dxa"/>
          </w:tcPr>
          <w:p w:rsidR="00042815" w:rsidRPr="006D75E3" w:rsidRDefault="00042815" w:rsidP="006D75E3">
            <w:pPr>
              <w:jc w:val="center"/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042815" w:rsidRPr="006D75E3" w:rsidRDefault="00042815">
            <w:pPr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1)Автомобиль легковой</w:t>
            </w:r>
          </w:p>
          <w:p w:rsidR="00042815" w:rsidRPr="006D75E3" w:rsidRDefault="00042815">
            <w:pPr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ДЭУ НЕКСИЯ</w:t>
            </w:r>
          </w:p>
          <w:p w:rsidR="00042815" w:rsidRDefault="00042815">
            <w:pPr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 xml:space="preserve">2) Трактор </w:t>
            </w:r>
          </w:p>
          <w:p w:rsidR="00042815" w:rsidRPr="006D75E3" w:rsidRDefault="00042815">
            <w:pPr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Т-25</w:t>
            </w:r>
          </w:p>
        </w:tc>
        <w:tc>
          <w:tcPr>
            <w:tcW w:w="1740" w:type="dxa"/>
          </w:tcPr>
          <w:p w:rsidR="00042815" w:rsidRPr="006D75E3" w:rsidRDefault="00042815">
            <w:pPr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148788,08</w:t>
            </w:r>
          </w:p>
        </w:tc>
        <w:tc>
          <w:tcPr>
            <w:tcW w:w="1740" w:type="dxa"/>
          </w:tcPr>
          <w:p w:rsidR="00042815" w:rsidRPr="006D75E3" w:rsidRDefault="00042815">
            <w:pPr>
              <w:rPr>
                <w:color w:val="800000"/>
                <w:lang w:eastAsia="en-US"/>
              </w:rPr>
            </w:pPr>
          </w:p>
        </w:tc>
      </w:tr>
      <w:tr w:rsidR="00042815">
        <w:tc>
          <w:tcPr>
            <w:tcW w:w="1384" w:type="dxa"/>
          </w:tcPr>
          <w:p w:rsidR="00042815" w:rsidRDefault="00042815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Дочь</w:t>
            </w:r>
          </w:p>
        </w:tc>
        <w:tc>
          <w:tcPr>
            <w:tcW w:w="1602" w:type="dxa"/>
          </w:tcPr>
          <w:p w:rsidR="00042815" w:rsidRPr="006D75E3" w:rsidRDefault="00042815" w:rsidP="006D75E3">
            <w:pPr>
              <w:jc w:val="center"/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-</w:t>
            </w:r>
          </w:p>
        </w:tc>
        <w:tc>
          <w:tcPr>
            <w:tcW w:w="1079" w:type="dxa"/>
          </w:tcPr>
          <w:p w:rsidR="00042815" w:rsidRPr="006D75E3" w:rsidRDefault="00042815">
            <w:pPr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1) жилой дом</w:t>
            </w:r>
          </w:p>
          <w:p w:rsidR="00042815" w:rsidRPr="006D75E3" w:rsidRDefault="00042815">
            <w:pPr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 xml:space="preserve">2) </w:t>
            </w:r>
          </w:p>
          <w:p w:rsidR="00042815" w:rsidRPr="006D75E3" w:rsidRDefault="00042815">
            <w:pPr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Кварти</w:t>
            </w:r>
            <w:r>
              <w:rPr>
                <w:color w:val="800000"/>
                <w:lang w:eastAsia="en-US"/>
              </w:rPr>
              <w:t>-</w:t>
            </w:r>
            <w:r w:rsidRPr="006D75E3">
              <w:rPr>
                <w:color w:val="800000"/>
                <w:lang w:eastAsia="en-US"/>
              </w:rPr>
              <w:t>ра</w:t>
            </w:r>
          </w:p>
        </w:tc>
        <w:tc>
          <w:tcPr>
            <w:tcW w:w="1080" w:type="dxa"/>
          </w:tcPr>
          <w:p w:rsidR="00042815" w:rsidRDefault="00042815" w:rsidP="006D75E3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 xml:space="preserve">Общая </w:t>
            </w:r>
            <w:r w:rsidRPr="006D75E3">
              <w:rPr>
                <w:color w:val="800000"/>
                <w:lang w:eastAsia="en-US"/>
              </w:rPr>
              <w:t>долевая</w:t>
            </w:r>
          </w:p>
          <w:p w:rsidR="00042815" w:rsidRPr="006D75E3" w:rsidRDefault="00042815" w:rsidP="006D75E3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1/4</w:t>
            </w:r>
          </w:p>
          <w:p w:rsidR="00042815" w:rsidRPr="006D75E3" w:rsidRDefault="00042815" w:rsidP="006D75E3">
            <w:pPr>
              <w:jc w:val="center"/>
              <w:rPr>
                <w:color w:val="800000"/>
                <w:lang w:eastAsia="en-US"/>
              </w:rPr>
            </w:pPr>
          </w:p>
          <w:p w:rsidR="00042815" w:rsidRPr="006D75E3" w:rsidRDefault="00042815" w:rsidP="006D75E3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</w:t>
            </w:r>
            <w:r w:rsidRPr="006D75E3">
              <w:rPr>
                <w:color w:val="800000"/>
                <w:lang w:eastAsia="en-US"/>
              </w:rPr>
              <w:t>олевая</w:t>
            </w:r>
          </w:p>
          <w:p w:rsidR="00042815" w:rsidRPr="006D75E3" w:rsidRDefault="00042815" w:rsidP="006D75E3">
            <w:pPr>
              <w:jc w:val="center"/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1/4</w:t>
            </w:r>
          </w:p>
        </w:tc>
        <w:tc>
          <w:tcPr>
            <w:tcW w:w="1080" w:type="dxa"/>
          </w:tcPr>
          <w:p w:rsidR="00042815" w:rsidRPr="006D75E3" w:rsidRDefault="00042815" w:rsidP="006D75E3">
            <w:pPr>
              <w:jc w:val="center"/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96,5</w:t>
            </w:r>
          </w:p>
          <w:p w:rsidR="00042815" w:rsidRPr="006D75E3" w:rsidRDefault="00042815" w:rsidP="006D75E3">
            <w:pPr>
              <w:jc w:val="center"/>
              <w:rPr>
                <w:color w:val="800000"/>
                <w:lang w:eastAsia="en-US"/>
              </w:rPr>
            </w:pPr>
          </w:p>
          <w:p w:rsidR="00042815" w:rsidRPr="006D75E3" w:rsidRDefault="00042815" w:rsidP="006D75E3">
            <w:pPr>
              <w:jc w:val="center"/>
              <w:rPr>
                <w:color w:val="800000"/>
                <w:lang w:eastAsia="en-US"/>
              </w:rPr>
            </w:pPr>
          </w:p>
          <w:p w:rsidR="00042815" w:rsidRPr="006D75E3" w:rsidRDefault="00042815" w:rsidP="006D75E3">
            <w:pPr>
              <w:jc w:val="center"/>
              <w:rPr>
                <w:color w:val="800000"/>
                <w:lang w:eastAsia="en-US"/>
              </w:rPr>
            </w:pPr>
          </w:p>
          <w:p w:rsidR="00042815" w:rsidRPr="006D75E3" w:rsidRDefault="00042815" w:rsidP="006D75E3">
            <w:pPr>
              <w:jc w:val="center"/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48,6</w:t>
            </w:r>
          </w:p>
        </w:tc>
        <w:tc>
          <w:tcPr>
            <w:tcW w:w="971" w:type="dxa"/>
          </w:tcPr>
          <w:p w:rsidR="00042815" w:rsidRPr="006D75E3" w:rsidRDefault="00042815" w:rsidP="006D75E3">
            <w:pPr>
              <w:jc w:val="center"/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Россия</w:t>
            </w:r>
          </w:p>
          <w:p w:rsidR="00042815" w:rsidRPr="006D75E3" w:rsidRDefault="00042815" w:rsidP="006D75E3">
            <w:pPr>
              <w:jc w:val="center"/>
              <w:rPr>
                <w:color w:val="800000"/>
                <w:lang w:eastAsia="en-US"/>
              </w:rPr>
            </w:pPr>
          </w:p>
          <w:p w:rsidR="00042815" w:rsidRPr="006D75E3" w:rsidRDefault="00042815" w:rsidP="006D75E3">
            <w:pPr>
              <w:jc w:val="center"/>
              <w:rPr>
                <w:color w:val="800000"/>
                <w:lang w:eastAsia="en-US"/>
              </w:rPr>
            </w:pPr>
          </w:p>
          <w:p w:rsidR="00042815" w:rsidRPr="006D75E3" w:rsidRDefault="00042815" w:rsidP="006D75E3">
            <w:pPr>
              <w:jc w:val="center"/>
              <w:rPr>
                <w:color w:val="800000"/>
                <w:lang w:eastAsia="en-US"/>
              </w:rPr>
            </w:pPr>
          </w:p>
          <w:p w:rsidR="00042815" w:rsidRPr="006D75E3" w:rsidRDefault="00042815" w:rsidP="006D75E3">
            <w:pPr>
              <w:jc w:val="center"/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042815" w:rsidRPr="006D75E3" w:rsidRDefault="00042815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042815" w:rsidRPr="006D75E3" w:rsidRDefault="00042815" w:rsidP="006D75E3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042815" w:rsidRPr="006D75E3" w:rsidRDefault="00042815" w:rsidP="006D75E3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042815" w:rsidRPr="006D75E3" w:rsidRDefault="00042815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042815" w:rsidRPr="006D75E3" w:rsidRDefault="00042815">
            <w:pPr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042815" w:rsidRPr="006D75E3" w:rsidRDefault="00042815">
            <w:pPr>
              <w:rPr>
                <w:color w:val="800000"/>
                <w:lang w:eastAsia="en-US"/>
              </w:rPr>
            </w:pPr>
          </w:p>
        </w:tc>
      </w:tr>
    </w:tbl>
    <w:p w:rsidR="00042815" w:rsidRDefault="00042815" w:rsidP="00587E16">
      <w:pPr>
        <w:rPr>
          <w:color w:val="800000"/>
        </w:rPr>
      </w:pPr>
    </w:p>
    <w:p w:rsidR="00042815" w:rsidRDefault="00042815" w:rsidP="00587E16"/>
    <w:p w:rsidR="00042815" w:rsidRDefault="00042815" w:rsidP="00587E16"/>
    <w:p w:rsidR="00042815" w:rsidRDefault="00042815"/>
    <w:sectPr w:rsidR="00042815" w:rsidSect="00377A50">
      <w:pgSz w:w="16838" w:h="11906" w:orient="landscape"/>
      <w:pgMar w:top="71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E16"/>
    <w:rsid w:val="00042815"/>
    <w:rsid w:val="00235FB3"/>
    <w:rsid w:val="00377A50"/>
    <w:rsid w:val="00587E16"/>
    <w:rsid w:val="005C12B7"/>
    <w:rsid w:val="006D75E3"/>
    <w:rsid w:val="006E1575"/>
    <w:rsid w:val="006E4EB8"/>
    <w:rsid w:val="00927FA6"/>
    <w:rsid w:val="00936899"/>
    <w:rsid w:val="00970972"/>
    <w:rsid w:val="00AD4FE2"/>
    <w:rsid w:val="00B11C74"/>
    <w:rsid w:val="00CA60E9"/>
    <w:rsid w:val="00ED0FC7"/>
    <w:rsid w:val="00F95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7E1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87E1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48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2</Pages>
  <Words>160</Words>
  <Characters>917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2014-05-08T04:59:00Z</dcterms:created>
  <dcterms:modified xsi:type="dcterms:W3CDTF">2014-05-19T13:48:00Z</dcterms:modified>
</cp:coreProperties>
</file>